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8D" w:rsidRPr="003D52BF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3D52BF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 xml:space="preserve">การขอใบรับรองการก่อสร้างดัดแปลงหรือเคลื่อนย้ายอาคารตามมาตรา </w:t>
      </w:r>
      <w:r w:rsidR="00C81DB8" w:rsidRPr="003D52BF">
        <w:rPr>
          <w:rFonts w:ascii="TH SarabunPSK" w:hAnsi="TH SarabunPSK" w:cs="TH SarabunPSK"/>
          <w:b/>
          <w:bCs/>
          <w:noProof/>
          <w:sz w:val="32"/>
          <w:szCs w:val="32"/>
        </w:rPr>
        <w:t>32</w:t>
      </w:r>
    </w:p>
    <w:p w:rsidR="00147769" w:rsidRPr="00616373" w:rsidRDefault="00D239AD" w:rsidP="00147769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D52BF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3D52BF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3D52BF">
        <w:rPr>
          <w:rFonts w:ascii="TH SarabunPSK" w:hAnsi="TH SarabunPSK" w:cs="TH SarabunPSK"/>
          <w:sz w:val="32"/>
          <w:szCs w:val="32"/>
          <w:lang w:bidi="th-TH"/>
        </w:rPr>
        <w:t>:</w:t>
      </w:r>
      <w:r w:rsidR="00147769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147769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โพธิ์ทอง </w:t>
      </w:r>
      <w:r w:rsidR="00147769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147769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โพธิ์ทอง </w:t>
      </w:r>
      <w:r w:rsidR="00147769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D239AD" w:rsidRPr="003D52BF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3D52BF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3D52BF" w:rsidRDefault="00147769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885904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2B2D62" w:rsidRPr="003D52BF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3D52BF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การขอใบรับรองการก่อสร้างดัดแปลงหรือเคลื่อนย้ายอาคารตามมาตรา 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>32</w:t>
      </w:r>
    </w:p>
    <w:p w:rsidR="00132E1B" w:rsidRPr="003D52BF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147769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3D52BF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147769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3D52BF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132E1B" w:rsidRPr="003D52BF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3D52BF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                                            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>(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>)</w:t>
      </w: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3D52BF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อนุญาต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ออกใบอนุญาต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รับรอง</w:t>
      </w: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3D52B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3D52BF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3D52BF" w:rsidTr="00E318EA">
        <w:tc>
          <w:tcPr>
            <w:tcW w:w="675" w:type="dxa"/>
          </w:tcPr>
          <w:p w:rsidR="00394708" w:rsidRPr="003D52BF" w:rsidRDefault="003D52BF" w:rsidP="00E318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</w:t>
            </w:r>
            <w:r w:rsidR="00394708"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394708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3D52BF" w:rsidRDefault="00394708" w:rsidP="00E318EA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3D52BF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สังคม</w:t>
      </w:r>
      <w:r w:rsidR="00C81DB8"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3D52BF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3D52BF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ท้องถิ่น</w:t>
      </w:r>
      <w:r w:rsidR="00C81DB8"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3D52BF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๒๕๒๒</w:t>
      </w:r>
      <w:r w:rsidR="00147769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bookmarkStart w:id="0" w:name="_GoBack"/>
      <w:bookmarkEnd w:id="0"/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๒๕๒๒</w:t>
      </w:r>
      <w:r w:rsidR="00C77AEA"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3D52BF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3D52BF" w:rsidRPr="003D52B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>15</w:t>
      </w:r>
      <w:r w:rsidR="003D52BF" w:rsidRPr="003D52BF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075E4A" w:rsidRPr="003D52BF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3D52B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3D52B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3D52B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3D52BF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760D0B" w:rsidRPr="003D52BF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การขอใบรับรองการก่อสร้างดัดแปลงหรือเคลื่อนย้ายอาคารตามมาตรา </w:t>
      </w:r>
      <w:r w:rsidR="00094F82" w:rsidRPr="003D52BF">
        <w:rPr>
          <w:rFonts w:ascii="TH SarabunPSK" w:hAnsi="TH SarabunPSK" w:cs="TH SarabunPSK"/>
          <w:noProof/>
          <w:sz w:val="32"/>
          <w:szCs w:val="32"/>
        </w:rPr>
        <w:t xml:space="preserve">32 </w:t>
      </w:r>
      <w:r w:rsidR="00094F82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147769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094F82" w:rsidRPr="003D52B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3D52BF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3D52BF" w:rsidTr="009B7715">
        <w:tc>
          <w:tcPr>
            <w:tcW w:w="675" w:type="dxa"/>
          </w:tcPr>
          <w:p w:rsidR="00094F82" w:rsidRPr="003D52BF" w:rsidRDefault="00094F82" w:rsidP="00E318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147769" w:rsidRPr="00616373" w:rsidRDefault="00A13B6C" w:rsidP="00147769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3D52BF" w:rsidRPr="003D52BF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147769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</w:t>
            </w:r>
            <w:r w:rsidR="00147769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ช่าง </w:t>
            </w:r>
            <w:r w:rsidR="00147769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สำนักงานเทศบาลตำบล</w:t>
            </w:r>
            <w:r w:rsidR="00147769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โพธิ์ทอง หมู่ที่ 5 ต.อ่างแก้ว อ.โพธิ์ทอง </w:t>
            </w:r>
            <w:r w:rsidR="00147769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จ</w:t>
            </w:r>
            <w:r w:rsidR="00147769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147769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147769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147769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147769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147769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ณ</w:t>
            </w:r>
            <w:r w:rsidR="00147769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147769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หน่วยงาน</w:t>
            </w:r>
            <w:r w:rsidR="00147769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147769">
              <w:rPr>
                <w:rFonts w:ascii="TH SarabunPSK" w:hAnsi="TH SarabunPSK" w:cs="TH SarabunPSK" w:hint="cs"/>
                <w:iCs/>
                <w:sz w:val="32"/>
                <w:szCs w:val="32"/>
                <w:cs/>
                <w:lang w:bidi="th-TH"/>
              </w:rPr>
              <w:t>โทร 035-691206 (ห้องกองช่างเทศบาลตำบลโพธิ์ทอง)</w:t>
            </w:r>
          </w:p>
          <w:p w:rsidR="00094F82" w:rsidRPr="003D52BF" w:rsidRDefault="00A13B6C" w:rsidP="00E318EA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3D52BF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                                   </w:t>
            </w:r>
            <w:r w:rsidR="00094F82"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:rsidR="00313D38" w:rsidRPr="003D52BF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3D52B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</w:p>
        </w:tc>
      </w:tr>
    </w:tbl>
    <w:p w:rsidR="003D52BF" w:rsidRPr="00E318EA" w:rsidRDefault="00575FAF" w:rsidP="00575FA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3D52B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ab/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เมื่อผู</w:t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ได</w:t>
      </w:r>
      <w:r w:rsidR="00575FAF" w:rsidRPr="003D52BF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รับใบอนุญาตให</w:t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ก</w:t>
      </w:r>
      <w:r w:rsidR="00575FAF" w:rsidRPr="003D52BF">
        <w:rPr>
          <w:rFonts w:ascii="TH SarabunPSK" w:hAnsi="TH SarabunPSK" w:cs="TH SarabunPSK"/>
          <w:noProof/>
          <w:sz w:val="32"/>
          <w:szCs w:val="32"/>
        </w:rPr>
        <w:t></w:t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อสร</w:t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างดัดแปลงหรือเคลื่อนย</w:t>
      </w:r>
      <w:r w:rsidR="00575FAF" w:rsidRPr="003D52BF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ายอาคารประเภทควบคุมการใช</w:t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หรือผู</w:t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แจ</w:t>
      </w:r>
      <w:r w:rsidR="00575FAF" w:rsidRPr="003D52BF">
        <w:rPr>
          <w:rFonts w:ascii="TH SarabunPSK" w:hAnsi="TH SarabunPSK" w:cs="TH SarabunPSK"/>
          <w:noProof/>
          <w:sz w:val="32"/>
          <w:szCs w:val="32"/>
        </w:rPr>
        <w:t></w:t>
      </w:r>
      <w:r w:rsidR="00E318EA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งตามมาตรา </w:t>
      </w:r>
      <w:r w:rsidR="00E318EA">
        <w:rPr>
          <w:rFonts w:ascii="TH SarabunPSK" w:hAnsi="TH SarabunPSK" w:cs="TH SarabunPSK"/>
          <w:noProof/>
          <w:sz w:val="32"/>
          <w:szCs w:val="32"/>
          <w:lang w:bidi="th-TH"/>
        </w:rPr>
        <w:t xml:space="preserve">39 </w:t>
      </w:r>
      <w:r w:rsidR="00E318EA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ทวิ     ได้กระทำการดังกล่าวเสร็จแล้ว ให้แจ้งเป็นหนังสือให้เจ้าพนักงานท้องถิ่นทราบตามแบบที่เจ้าพนักงานท้องถิ่นกำหนด                         เพื่อทำการตรวจสอบการก่อสร้าง ดัดแปลงหรือเคลื่อนย้ายอาคารนั้นให้แล้วเสร็จภายในสามสิบวันนับแต่วันที่ได้รับแจ้ง</w:t>
      </w:r>
    </w:p>
    <w:p w:rsidR="00E318EA" w:rsidRDefault="00E318EA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ab/>
        <w:t xml:space="preserve">ถ้าเจ้าพนักงานท้องถิ่นได้ทำการตรวจสอบแล้วเห็นว่าการก่อสร้าง ดัดแปลง หรือเคลื่อนย้ายอาคารนั้นเป็นไปโดยถูกต้องตามที่ ได้รับใบอนุญาตหรือที่ได้แจ้งไว้ตามมาตรา </w:t>
      </w:r>
      <w:r>
        <w:rPr>
          <w:rFonts w:ascii="TH SarabunPSK" w:hAnsi="TH SarabunPSK" w:cs="TH SarabunPSK"/>
          <w:noProof/>
          <w:sz w:val="32"/>
          <w:szCs w:val="32"/>
          <w:lang w:bidi="th-TH"/>
        </w:rPr>
        <w:t>39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ทวิ แล้ว ก็ให้ออกใบรับรองให้แก่ผู้ได้รับใบอนุญาต หรือผู้แจ้งตามมาตร </w:t>
      </w:r>
      <w:r>
        <w:rPr>
          <w:rFonts w:ascii="TH SarabunPSK" w:hAnsi="TH SarabunPSK" w:cs="TH SarabunPSK"/>
          <w:noProof/>
          <w:sz w:val="32"/>
          <w:szCs w:val="32"/>
          <w:lang w:bidi="th-TH"/>
        </w:rPr>
        <w:t>39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ทวิ เพื่อให้มีการใช้อาคารนั้นตามที่ได้รับใบอนุญาต หรือที่ได้แจ้งไว้ตามมาตรา </w:t>
      </w:r>
      <w:r>
        <w:rPr>
          <w:rFonts w:ascii="TH SarabunPSK" w:hAnsi="TH SarabunPSK" w:cs="TH SarabunPSK"/>
          <w:noProof/>
          <w:sz w:val="32"/>
          <w:szCs w:val="32"/>
          <w:lang w:bidi="th-TH"/>
        </w:rPr>
        <w:t>39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ทวิ ได้</w:t>
      </w:r>
    </w:p>
    <w:p w:rsidR="008E2900" w:rsidRPr="003D52BF" w:rsidRDefault="008E2900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3D52BF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3D52BF" w:rsidTr="00313D38">
        <w:trPr>
          <w:tblHeader/>
        </w:trPr>
        <w:tc>
          <w:tcPr>
            <w:tcW w:w="675" w:type="dxa"/>
            <w:vAlign w:val="center"/>
          </w:tcPr>
          <w:p w:rsidR="00313D38" w:rsidRPr="003D52BF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268" w:type="dxa"/>
            <w:vAlign w:val="center"/>
          </w:tcPr>
          <w:p w:rsidR="00313D38" w:rsidRPr="003D52BF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3D52BF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3D52BF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3D52BF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3D52BF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3D52BF" w:rsidTr="00E318EA">
        <w:tc>
          <w:tcPr>
            <w:tcW w:w="675" w:type="dxa"/>
          </w:tcPr>
          <w:p w:rsidR="00313D38" w:rsidRPr="003D52BF" w:rsidRDefault="00313D38" w:rsidP="00E318E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3D52BF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3D52BF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3D52BF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ยื่นแจ้งและเสียค่าธรรมเนียม</w:t>
            </w:r>
          </w:p>
          <w:p w:rsidR="00313D38" w:rsidRPr="003D52BF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3D52BF" w:rsidRDefault="00313D38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3D52BF" w:rsidRDefault="00147769" w:rsidP="00452B6B">
            <w:pPr>
              <w:rPr>
                <w:rFonts w:ascii="TH SarabunPSK" w:hAnsi="TH SarabunPSK" w:cs="TH SarabunPSK"/>
                <w:lang w:bidi="th-TH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3D52BF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องค์กรปกครองส่วนท้องถิ่นในพื้นที่ที่จะขอใบรับรองการก่อสร้างดัดแปลงหรือเคลื่อนย้ายอาคารตามมาตรา 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32)</w:t>
            </w:r>
          </w:p>
        </w:tc>
      </w:tr>
      <w:tr w:rsidR="00313D38" w:rsidRPr="003D52BF" w:rsidTr="00E318EA">
        <w:tc>
          <w:tcPr>
            <w:tcW w:w="675" w:type="dxa"/>
          </w:tcPr>
          <w:p w:rsidR="00313D38" w:rsidRPr="003D52BF" w:rsidRDefault="00313D38" w:rsidP="00E318E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3D52BF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3D52BF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3D52BF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เจ้าพนักงานท้องถิ่นตรวจสอบนัดวันตรวจ</w:t>
            </w:r>
          </w:p>
          <w:p w:rsidR="00313D38" w:rsidRPr="003D52BF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3D52BF" w:rsidRDefault="00313D38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 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3D52BF" w:rsidRDefault="00147769" w:rsidP="00452B6B">
            <w:pPr>
              <w:rPr>
                <w:rFonts w:ascii="TH SarabunPSK" w:hAnsi="TH SarabunPSK" w:cs="TH SarabunPSK"/>
                <w:lang w:bidi="th-TH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3D52BF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องค์กรปกครองส่วนท้องถิ่นในพื้นที่ที่จะขอใบรับรองการก่อสร้างดัดแปลงหรือเคลื่อนย้ายอาคารตามมาตรา 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32)</w:t>
            </w:r>
          </w:p>
        </w:tc>
      </w:tr>
      <w:tr w:rsidR="00313D38" w:rsidRPr="003D52BF" w:rsidTr="00E318EA">
        <w:tc>
          <w:tcPr>
            <w:tcW w:w="675" w:type="dxa"/>
          </w:tcPr>
          <w:p w:rsidR="00313D38" w:rsidRPr="003D52BF" w:rsidRDefault="00313D38" w:rsidP="00E318E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3D52BF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3D52BF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3D52BF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เจ้าพนักงานท้องถิ่นตรวจอาคารที่ก่อสร้างแล้วเสร็จและพิจารณาออกใบรับรองอ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6 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และแจ้งให้ผู้ขอมารับใบน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.1</w:t>
            </w:r>
          </w:p>
          <w:p w:rsidR="00313D38" w:rsidRPr="003D52BF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3D52BF" w:rsidRDefault="00313D38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 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3D52BF" w:rsidRDefault="00147769" w:rsidP="00452B6B">
            <w:pPr>
              <w:rPr>
                <w:rFonts w:ascii="TH SarabunPSK" w:hAnsi="TH SarabunPSK" w:cs="TH SarabunPSK"/>
                <w:lang w:bidi="th-TH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3D52BF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องค์กรปกครองส่วนท้องถิ่นในพื้นที่ที่จะขอใบรับรองการก่อสร้างดัดแปลงหรือเคลื่อนย้ายอาคารตามมาตรา 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32)</w:t>
            </w:r>
          </w:p>
        </w:tc>
      </w:tr>
    </w:tbl>
    <w:p w:rsidR="00C26ED0" w:rsidRPr="003D52BF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3D52BF">
        <w:rPr>
          <w:rFonts w:ascii="TH SarabunPSK" w:hAnsi="TH SarabunPSK" w:cs="TH SarabunPSK"/>
          <w:noProof/>
          <w:sz w:val="32"/>
          <w:szCs w:val="32"/>
        </w:rPr>
        <w:t xml:space="preserve">15 </w:t>
      </w:r>
      <w:r w:rsidR="009B68CC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85230C" w:rsidRPr="003D52BF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Pr="003D52BF" w:rsidRDefault="00E318EA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</w:t>
      </w:r>
      <w:r w:rsidR="009B68CC" w:rsidRPr="003D52BF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E318EA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A7734" w:rsidRPr="003D52BF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3D52BF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3D52BF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3D52B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3D52B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3D52BF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3D52B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3D52B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3D52BF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3D52B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3D52BF" w:rsidTr="00E318EA">
        <w:trPr>
          <w:jc w:val="center"/>
        </w:trPr>
        <w:tc>
          <w:tcPr>
            <w:tcW w:w="675" w:type="dxa"/>
          </w:tcPr>
          <w:p w:rsidR="00452B6B" w:rsidRPr="003D52BF" w:rsidRDefault="00AC4ACB" w:rsidP="00E318EA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3D52BF" w:rsidRDefault="00AC4ACB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3D52BF" w:rsidRDefault="002C289C" w:rsidP="00452B6B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:rsidR="00452B6B" w:rsidRPr="003D52BF" w:rsidRDefault="00AC4ACB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3D52BF" w:rsidRDefault="00AC4ACB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3D52BF" w:rsidRDefault="00AC4ACB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3D52BF" w:rsidRDefault="00AC4ACB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2C289C" w:rsidRPr="003D52BF" w:rsidTr="00E318EA">
        <w:trPr>
          <w:jc w:val="center"/>
        </w:trPr>
        <w:tc>
          <w:tcPr>
            <w:tcW w:w="675" w:type="dxa"/>
          </w:tcPr>
          <w:p w:rsidR="002C289C" w:rsidRPr="00616373" w:rsidRDefault="002C289C" w:rsidP="00F3258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701" w:type="dxa"/>
          </w:tcPr>
          <w:p w:rsidR="002C289C" w:rsidRPr="00616373" w:rsidRDefault="002C289C" w:rsidP="00F32587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ทะเบียนบ้าน</w:t>
            </w:r>
          </w:p>
        </w:tc>
        <w:tc>
          <w:tcPr>
            <w:tcW w:w="1843" w:type="dxa"/>
          </w:tcPr>
          <w:p w:rsidR="002C289C" w:rsidRPr="00616373" w:rsidRDefault="002C289C" w:rsidP="00F32587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2C289C" w:rsidRPr="00616373" w:rsidRDefault="002C289C" w:rsidP="00F32587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2C289C" w:rsidRPr="00616373" w:rsidRDefault="002C289C" w:rsidP="00F32587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2C289C" w:rsidRPr="00616373" w:rsidRDefault="002C289C" w:rsidP="00F32587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2C289C" w:rsidRPr="00616373" w:rsidRDefault="002C289C" w:rsidP="00F32587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รับรองสำเนาถูกต้อง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2C289C" w:rsidRPr="003D52BF" w:rsidTr="00E318EA">
        <w:trPr>
          <w:jc w:val="center"/>
        </w:trPr>
        <w:tc>
          <w:tcPr>
            <w:tcW w:w="675" w:type="dxa"/>
          </w:tcPr>
          <w:p w:rsidR="002C289C" w:rsidRPr="003D52BF" w:rsidRDefault="002C289C" w:rsidP="00E318EA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  <w:r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C289C" w:rsidRPr="003D52BF" w:rsidRDefault="002C289C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2C289C" w:rsidRPr="003D52BF" w:rsidRDefault="002C289C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2C289C" w:rsidRPr="003D52BF" w:rsidRDefault="002C289C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2C289C" w:rsidRPr="003D52BF" w:rsidRDefault="002C289C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2C289C" w:rsidRPr="003D52BF" w:rsidRDefault="002C289C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2C289C" w:rsidRPr="003D52BF" w:rsidRDefault="002C289C" w:rsidP="00452B6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422EAB" w:rsidRPr="00E318EA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A10CDA" w:rsidRPr="003D52BF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3D52BF" w:rsidTr="004E651F">
        <w:trPr>
          <w:tblHeader/>
        </w:trPr>
        <w:tc>
          <w:tcPr>
            <w:tcW w:w="675" w:type="dxa"/>
            <w:vAlign w:val="center"/>
          </w:tcPr>
          <w:p w:rsidR="00422EAB" w:rsidRPr="003D52BF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3D52BF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3D52BF" w:rsidRDefault="004E651F" w:rsidP="00E318E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3D52BF" w:rsidRDefault="00422EAB" w:rsidP="00E318EA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3D52BF" w:rsidRDefault="00422EAB" w:rsidP="00E318EA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3D52BF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3D52BF" w:rsidRDefault="00422EAB" w:rsidP="00E318EA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3D52BF" w:rsidTr="00E318EA">
        <w:tc>
          <w:tcPr>
            <w:tcW w:w="675" w:type="dxa"/>
          </w:tcPr>
          <w:p w:rsidR="00AC4ACB" w:rsidRPr="003D52BF" w:rsidRDefault="00AC4ACB" w:rsidP="00E318EA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แบบคำขอใบรับรองการก่อสร้างอาคารดัดแปลงหรือเคลื่อนย้ายอาคาร 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๖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3D52BF" w:rsidTr="00E318EA">
        <w:tc>
          <w:tcPr>
            <w:tcW w:w="675" w:type="dxa"/>
          </w:tcPr>
          <w:p w:rsidR="00AC4ACB" w:rsidRPr="003D52BF" w:rsidRDefault="00AC4ACB" w:rsidP="00E318EA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ใบอนุญาตก่อสร้างอาคารเดิมที่ได้รับอนุญาตหรือใบรับแจ้ง</w:t>
            </w:r>
          </w:p>
          <w:p w:rsidR="002C289C" w:rsidRDefault="002C289C" w:rsidP="00AC4ACB">
            <w:pPr>
              <w:rPr>
                <w:rFonts w:ascii="TH SarabunPSK" w:hAnsi="TH SarabunPSK" w:cs="TH SarabunPSK"/>
              </w:rPr>
            </w:pPr>
          </w:p>
          <w:p w:rsidR="002C289C" w:rsidRDefault="002C289C" w:rsidP="00AC4ACB">
            <w:pPr>
              <w:rPr>
                <w:rFonts w:ascii="TH SarabunPSK" w:hAnsi="TH SarabunPSK" w:cs="TH SarabunPSK"/>
              </w:rPr>
            </w:pPr>
          </w:p>
          <w:p w:rsidR="002C289C" w:rsidRDefault="002C289C" w:rsidP="00AC4ACB">
            <w:pPr>
              <w:rPr>
                <w:rFonts w:ascii="TH SarabunPSK" w:hAnsi="TH SarabunPSK" w:cs="TH SarabunPSK"/>
              </w:rPr>
            </w:pPr>
          </w:p>
          <w:p w:rsidR="002C289C" w:rsidRDefault="002C289C" w:rsidP="00AC4ACB">
            <w:pPr>
              <w:rPr>
                <w:rFonts w:ascii="TH SarabunPSK" w:hAnsi="TH SarabunPSK" w:cs="TH SarabunPSK"/>
              </w:rPr>
            </w:pPr>
          </w:p>
          <w:p w:rsidR="002C289C" w:rsidRDefault="002C289C" w:rsidP="00AC4ACB">
            <w:pPr>
              <w:rPr>
                <w:rFonts w:ascii="TH SarabunPSK" w:hAnsi="TH SarabunPSK" w:cs="TH SarabunPSK"/>
              </w:rPr>
            </w:pPr>
          </w:p>
          <w:p w:rsidR="002C289C" w:rsidRPr="003D52BF" w:rsidRDefault="002C289C" w:rsidP="00AC4ACB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3D52BF" w:rsidTr="00E318EA">
        <w:tc>
          <w:tcPr>
            <w:tcW w:w="675" w:type="dxa"/>
          </w:tcPr>
          <w:p w:rsidR="00AC4ACB" w:rsidRPr="003D52BF" w:rsidRDefault="00AC4ACB" w:rsidP="00E318EA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หนังสือแสดงความยินยอมจากเจ้าของอาคาร 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กรณีผู้ครอบครองอาคารเป็นผู้ขออนุญาต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3D52BF" w:rsidTr="00E318EA">
        <w:tc>
          <w:tcPr>
            <w:tcW w:w="675" w:type="dxa"/>
          </w:tcPr>
          <w:p w:rsidR="00AC4ACB" w:rsidRPr="003D52BF" w:rsidRDefault="00AC4ACB" w:rsidP="00E318EA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ใบรับรองหรือใบอนุญาตเปลี่ยนการใช้อาคาร 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เฉพาะกรณีที่อาคารที่ขออนุญาตเปลี่ยน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การใช้ได้รับใบรับรองหรือได้รับใบอนุญาตเปลี่ยนการใช้อาคารมาแล้ว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3D52BF" w:rsidTr="00E318EA">
        <w:tc>
          <w:tcPr>
            <w:tcW w:w="675" w:type="dxa"/>
          </w:tcPr>
          <w:p w:rsidR="00AC4ACB" w:rsidRPr="003D52BF" w:rsidRDefault="00AC4ACB" w:rsidP="00E318EA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หนังสือรับรองของผู้ควบคุมงานรับรองว่าได้ควบคุมงานเป็นไปโดยถูกต้องตามที่ได้รับใบอนุญาต</w:t>
            </w:r>
          </w:p>
        </w:tc>
        <w:tc>
          <w:tcPr>
            <w:tcW w:w="1843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3D52BF" w:rsidRDefault="00AC4ACB" w:rsidP="00AC4ACB">
            <w:pPr>
              <w:rPr>
                <w:rFonts w:ascii="TH SarabunPSK" w:hAnsi="TH SarabunPSK" w:cs="TH SarabunPSK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6C6C22" w:rsidRPr="003D52BF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3D52BF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3D52BF" w:rsidTr="00090552">
        <w:tc>
          <w:tcPr>
            <w:tcW w:w="534" w:type="dxa"/>
          </w:tcPr>
          <w:p w:rsidR="00A13B6C" w:rsidRPr="003D52BF" w:rsidRDefault="00A13B6C" w:rsidP="00E318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3D52BF" w:rsidRDefault="00A13B6C" w:rsidP="00E318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เป็นไปตามหลักเกณฑ์ของกฎกระทรวงฉบับที่๗พ</w:t>
            </w:r>
            <w:r w:rsidRPr="003D52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3D52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3D52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. </w:t>
            </w:r>
            <w:r w:rsidRPr="003D52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๒๕๒๘</w:t>
            </w:r>
            <w:r w:rsidR="00E318EA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                                                                                              </w:t>
            </w:r>
            <w:r w:rsidRPr="003D52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3D52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3D52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3D52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. </w:t>
            </w:r>
            <w:r w:rsidRPr="003D52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๒๕๒๒</w:t>
            </w:r>
          </w:p>
          <w:p w:rsidR="00E90756" w:rsidRPr="003D52BF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E318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18E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F5490C"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F5490C"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3D52BF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216FA4" w:rsidRPr="003D52BF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3D52BF" w:rsidTr="00C1539D">
        <w:tc>
          <w:tcPr>
            <w:tcW w:w="534" w:type="dxa"/>
          </w:tcPr>
          <w:p w:rsidR="00EA6950" w:rsidRPr="003D52BF" w:rsidRDefault="00EA6950" w:rsidP="00E318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147769" w:rsidRPr="00616373" w:rsidRDefault="00EA6950" w:rsidP="00147769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3D52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1477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47769" w:rsidRPr="0014776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กอง</w:t>
            </w:r>
            <w:r w:rsidR="00147769" w:rsidRPr="00147769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ช่าง </w:t>
            </w:r>
            <w:r w:rsidR="00147769" w:rsidRPr="0014776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สำนักงานเทศบาลตำบล</w:t>
            </w:r>
            <w:r w:rsidR="00147769" w:rsidRPr="00147769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โพธิ์ทอง หมู่ที่ 5 ต.อ่างแก้ว อ.โพธิ์ทอง </w:t>
            </w:r>
            <w:r w:rsidR="00147769" w:rsidRPr="0014776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จ</w:t>
            </w:r>
            <w:r w:rsidR="00147769" w:rsidRPr="0014776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  <w:r w:rsidR="00147769" w:rsidRPr="0014776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147769" w:rsidRPr="0014776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147769" w:rsidRPr="0014776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147769" w:rsidRPr="00147769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147769" w:rsidRPr="0014776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ณ</w:t>
            </w:r>
            <w:r w:rsidR="00147769" w:rsidRPr="00147769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147769" w:rsidRPr="0014776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หน่วยงาน</w:t>
            </w:r>
            <w:r w:rsidR="00147769" w:rsidRPr="00147769">
              <w:rPr>
                <w:rFonts w:ascii="TH SarabunPSK" w:hAnsi="TH SarabunPSK" w:cs="TH SarabunPSK"/>
                <w:i/>
                <w:sz w:val="32"/>
                <w:szCs w:val="32"/>
              </w:rPr>
              <w:t xml:space="preserve"> </w:t>
            </w:r>
            <w:r w:rsidR="00147769" w:rsidRPr="00147769">
              <w:rPr>
                <w:rFonts w:ascii="TH SarabunPSK" w:hAnsi="TH SarabunPSK" w:cs="TH SarabunPSK" w:hint="cs"/>
                <w:i/>
                <w:sz w:val="32"/>
                <w:szCs w:val="32"/>
                <w:cs/>
                <w:lang w:bidi="th-TH"/>
              </w:rPr>
              <w:t>โทร 035-691206 (ห้องกองช่างเทศบาลตำบลโพธิ์ทอง)</w:t>
            </w:r>
          </w:p>
          <w:p w:rsidR="00EA6950" w:rsidRPr="003D52BF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14776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</w:tr>
      <w:tr w:rsidR="00EA6950" w:rsidRPr="003D52BF" w:rsidTr="00C1539D">
        <w:tc>
          <w:tcPr>
            <w:tcW w:w="534" w:type="dxa"/>
          </w:tcPr>
          <w:p w:rsidR="00EA6950" w:rsidRPr="003D52BF" w:rsidRDefault="00EA6950" w:rsidP="00E318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3D52B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3D52BF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52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3D52B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3D52BF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3D52B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2C289C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( 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.1111 </w:t>
            </w:r>
            <w:r w:rsidR="002C289C"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3D52B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3D52BF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3D52BF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3D52BF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3D52BF" w:rsidRDefault="00801EFC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F064C0" w:rsidRPr="003D52BF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Pr="003D52BF" w:rsidRDefault="00C1539D" w:rsidP="00C1539D">
      <w:pPr>
        <w:pStyle w:val="a5"/>
        <w:spacing w:after="0" w:line="240" w:lineRule="auto"/>
        <w:ind w:left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3D52BF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3D52BF" w:rsidRDefault="0064558D" w:rsidP="00801EFC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D52BF">
        <w:rPr>
          <w:rFonts w:ascii="TH SarabunPSK" w:hAnsi="TH SarabunPSK" w:cs="TH SarabunPSK"/>
          <w:noProof/>
          <w:sz w:val="32"/>
          <w:szCs w:val="32"/>
        </w:rPr>
        <w:t>-</w:t>
      </w:r>
    </w:p>
    <w:p w:rsidR="0064558D" w:rsidRPr="003D52BF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3D52BF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:rsidR="00D51311" w:rsidRPr="003D52BF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:rsidR="003F4A0D" w:rsidRPr="003D52BF" w:rsidRDefault="003F4A0D" w:rsidP="00EF0DAF">
      <w:pPr>
        <w:spacing w:after="0" w:line="240" w:lineRule="auto"/>
        <w:jc w:val="right"/>
        <w:rPr>
          <w:rFonts w:ascii="TH SarabunPSK" w:hAnsi="TH SarabunPSK" w:cs="TH SarabunPSK"/>
          <w:color w:val="0D0D0D" w:themeColor="text1" w:themeTint="F2"/>
          <w:cs/>
          <w:lang w:bidi="th-TH"/>
        </w:rPr>
      </w:pPr>
    </w:p>
    <w:sectPr w:rsidR="003F4A0D" w:rsidRPr="003D52BF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FC1" w:rsidRDefault="007B6FC1" w:rsidP="00C81DB8">
      <w:pPr>
        <w:spacing w:after="0" w:line="240" w:lineRule="auto"/>
      </w:pPr>
      <w:r>
        <w:separator/>
      </w:r>
    </w:p>
  </w:endnote>
  <w:endnote w:type="continuationSeparator" w:id="0">
    <w:p w:rsidR="007B6FC1" w:rsidRDefault="007B6FC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FC1" w:rsidRDefault="007B6FC1" w:rsidP="00C81DB8">
      <w:pPr>
        <w:spacing w:after="0" w:line="240" w:lineRule="auto"/>
      </w:pPr>
      <w:r>
        <w:separator/>
      </w:r>
    </w:p>
  </w:footnote>
  <w:footnote w:type="continuationSeparator" w:id="0">
    <w:p w:rsidR="007B6FC1" w:rsidRDefault="007B6FC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957728"/>
      <w:docPartObj>
        <w:docPartGallery w:val="Page Numbers (Top of Page)"/>
        <w:docPartUnique/>
      </w:docPartObj>
    </w:sdtPr>
    <w:sdtEndPr/>
    <w:sdtContent>
      <w:p w:rsidR="00E318EA" w:rsidRDefault="007B6FC1" w:rsidP="00C81DB8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576D8">
          <w:rPr>
            <w:noProof/>
          </w:rPr>
          <w:t>1</w:t>
        </w:r>
        <w:r>
          <w:rPr>
            <w:noProof/>
          </w:rPr>
          <w:fldChar w:fldCharType="end"/>
        </w:r>
        <w:r w:rsidR="00E318EA">
          <w:rPr>
            <w:noProof/>
          </w:rPr>
          <w:t>/</w:t>
        </w:r>
        <w:r w:rsidR="00BC22C2">
          <w:rPr>
            <w:noProof/>
          </w:rPr>
          <w:fldChar w:fldCharType="begin"/>
        </w:r>
        <w:r w:rsidR="00E318EA">
          <w:rPr>
            <w:noProof/>
          </w:rPr>
          <w:instrText xml:space="preserve"> NUMPAGES  \# "0" \* Arabic </w:instrText>
        </w:r>
        <w:r w:rsidR="00BC22C2">
          <w:rPr>
            <w:noProof/>
          </w:rPr>
          <w:fldChar w:fldCharType="separate"/>
        </w:r>
        <w:r w:rsidR="00E576D8">
          <w:rPr>
            <w:noProof/>
          </w:rPr>
          <w:t>5</w:t>
        </w:r>
        <w:r w:rsidR="00BC22C2">
          <w:rPr>
            <w:noProof/>
          </w:rPr>
          <w:fldChar w:fldCharType="end"/>
        </w:r>
      </w:p>
    </w:sdtContent>
  </w:sdt>
  <w:p w:rsidR="00E318EA" w:rsidRDefault="00E318E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47769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289C"/>
    <w:rsid w:val="002C3E03"/>
    <w:rsid w:val="00313D38"/>
    <w:rsid w:val="003240F6"/>
    <w:rsid w:val="00352D56"/>
    <w:rsid w:val="00353030"/>
    <w:rsid w:val="00357299"/>
    <w:rsid w:val="00394708"/>
    <w:rsid w:val="003C25A4"/>
    <w:rsid w:val="003D52BF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5F5FA3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B6FC1"/>
    <w:rsid w:val="007E1E74"/>
    <w:rsid w:val="00801EFC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1617E"/>
    <w:rsid w:val="00B23DA2"/>
    <w:rsid w:val="00B509FC"/>
    <w:rsid w:val="00B95782"/>
    <w:rsid w:val="00BC22C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18EA"/>
    <w:rsid w:val="00E33AD5"/>
    <w:rsid w:val="00E56012"/>
    <w:rsid w:val="00E576D8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347F6"/>
  <w15:docId w15:val="{48C1EE35-1D9E-45B2-A09B-8C862747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696D1-1EFE-4E0D-965F-7241D9571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4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amjuthamard</cp:lastModifiedBy>
  <cp:revision>2</cp:revision>
  <cp:lastPrinted>2015-07-21T01:23:00Z</cp:lastPrinted>
  <dcterms:created xsi:type="dcterms:W3CDTF">2018-11-06T04:01:00Z</dcterms:created>
  <dcterms:modified xsi:type="dcterms:W3CDTF">2018-11-06T04:01:00Z</dcterms:modified>
</cp:coreProperties>
</file>